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40D" w:rsidRDefault="00BD140D" w:rsidP="005A3ECE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11</w:t>
      </w: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(образец)</w:t>
      </w: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D140D" w:rsidRDefault="00BD140D" w:rsidP="005A3ECE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Следгаранционно сервизно обслужване на леките служебни автомобили на РЗОК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en-US"/>
        </w:rPr>
        <w:t>Пловдив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BD140D" w:rsidRDefault="00BD140D" w:rsidP="005A3ECE">
      <w:pPr>
        <w:ind w:right="196"/>
        <w:rPr>
          <w:i/>
          <w:iCs/>
          <w:color w:val="0070C0"/>
        </w:rPr>
      </w:pP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D140D" w:rsidRDefault="00BD140D" w:rsidP="005A3EC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D140D" w:rsidRDefault="00BD140D" w:rsidP="005A3ECE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BD140D" w:rsidRDefault="00BD140D" w:rsidP="005A3ECE">
      <w:pPr>
        <w:suppressAutoHyphens w:val="0"/>
        <w:ind w:left="5" w:firstLine="701"/>
        <w:jc w:val="both"/>
        <w:rPr>
          <w:lang w:eastAsia="en-US"/>
        </w:rPr>
      </w:pPr>
      <w:r>
        <w:rPr>
          <w:lang w:eastAsia="en-US"/>
        </w:rPr>
        <w:t>1. сервиза,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BD140D" w:rsidRDefault="00BD140D" w:rsidP="005A3ECE">
      <w:pPr>
        <w:suppressAutoHyphens w:val="0"/>
        <w:ind w:left="5" w:firstLine="701"/>
        <w:jc w:val="both"/>
        <w:rPr>
          <w:lang w:eastAsia="en-US"/>
        </w:rPr>
      </w:pPr>
      <w:r>
        <w:rPr>
          <w:lang w:eastAsia="en-US"/>
        </w:rPr>
        <w:t>2.  разполагам с налично техническо оборудване, както следва: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Машина за корекция на алуминиеви и стоманени джанти;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Спирачен стенд;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Стенд за електронна компютърна диагностика на мотор-компютри и двигатели;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Стенд за демонтаж, монтаж и баланс на гуми;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Подемник за ремонт на ходовата част;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……………………………………………………….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………………………………………………………..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………………………………………………………..</w:t>
      </w:r>
    </w:p>
    <w:p w:rsidR="00BD140D" w:rsidRDefault="00BD140D" w:rsidP="005A3ECE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………………………………………………………..</w:t>
      </w:r>
    </w:p>
    <w:p w:rsidR="00BD140D" w:rsidRPr="000A51A6" w:rsidRDefault="00BD140D" w:rsidP="000A51A6">
      <w:pPr>
        <w:suppressAutoHyphens w:val="0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………………………………………………………</w:t>
      </w:r>
    </w:p>
    <w:p w:rsidR="00BD140D" w:rsidRPr="000A51A6" w:rsidRDefault="00BD140D" w:rsidP="005A3ECE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</w:t>
      </w:r>
      <w:r>
        <w:rPr>
          <w:rFonts w:ascii="Times New Roman" w:hAnsi="Times New Roman" w:cs="Times New Roman"/>
          <w:lang w:val="bg-BG"/>
        </w:rPr>
        <w:t xml:space="preserve"> </w:t>
      </w: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BD140D" w:rsidRDefault="00BD140D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BD140D" w:rsidRDefault="00BD140D" w:rsidP="005A3ECE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BD140D" w:rsidRPr="00FE53A9" w:rsidRDefault="00BD140D" w:rsidP="005A3ECE">
      <w:pPr>
        <w:pStyle w:val="NoSpacing"/>
        <w:ind w:right="19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</w:t>
      </w:r>
      <w:bookmarkStart w:id="0" w:name="_GoBack"/>
      <w:bookmarkEnd w:id="0"/>
    </w:p>
    <w:sectPr w:rsidR="00BD140D" w:rsidRPr="00FE53A9" w:rsidSect="00C52B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ECE"/>
    <w:rsid w:val="000A51A6"/>
    <w:rsid w:val="00250068"/>
    <w:rsid w:val="00254F60"/>
    <w:rsid w:val="002E394D"/>
    <w:rsid w:val="005A3ECE"/>
    <w:rsid w:val="00BD140D"/>
    <w:rsid w:val="00C52B90"/>
    <w:rsid w:val="00E63F1A"/>
    <w:rsid w:val="00FE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CE"/>
    <w:pPr>
      <w:suppressAutoHyphens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A3ECE"/>
    <w:pPr>
      <w:suppressAutoHyphens/>
      <w:jc w:val="both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8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284</Words>
  <Characters>1623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5</cp:revision>
  <dcterms:created xsi:type="dcterms:W3CDTF">2016-10-13T11:12:00Z</dcterms:created>
  <dcterms:modified xsi:type="dcterms:W3CDTF">2017-10-05T05:45:00Z</dcterms:modified>
</cp:coreProperties>
</file>